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C0FA" w14:textId="0140AABE" w:rsidR="00756FA4" w:rsidRPr="004F5DB3" w:rsidRDefault="00756FA4" w:rsidP="00756FA4">
      <w:pPr>
        <w:jc w:val="right"/>
        <w:rPr>
          <w:rFonts w:cs="Arial"/>
          <w:b/>
          <w:u w:val="single"/>
        </w:rPr>
      </w:pPr>
      <w:r w:rsidRPr="004F5DB3">
        <w:rPr>
          <w:rFonts w:cs="Arial"/>
          <w:b/>
          <w:u w:val="single"/>
        </w:rPr>
        <w:t xml:space="preserve">Załącznik nr </w:t>
      </w:r>
      <w:r w:rsidR="00005698">
        <w:rPr>
          <w:rFonts w:cs="Arial"/>
          <w:b/>
          <w:u w:val="single"/>
        </w:rPr>
        <w:t>6</w:t>
      </w:r>
      <w:r w:rsidR="00936D34">
        <w:rPr>
          <w:rFonts w:cs="Arial"/>
          <w:b/>
          <w:u w:val="single"/>
        </w:rPr>
        <w:t xml:space="preserve"> – część techniczna</w:t>
      </w:r>
    </w:p>
    <w:p w14:paraId="35B9409D" w14:textId="77777777" w:rsidR="00756FA4" w:rsidRPr="00991DCF" w:rsidRDefault="00756FA4" w:rsidP="00756FA4">
      <w:pPr>
        <w:spacing w:after="120"/>
        <w:ind w:left="3545" w:firstLine="709"/>
        <w:jc w:val="center"/>
        <w:rPr>
          <w:rFonts w:eastAsia="Calibri" w:cs="Arial"/>
          <w:sz w:val="16"/>
          <w:szCs w:val="16"/>
        </w:rPr>
      </w:pPr>
    </w:p>
    <w:p w14:paraId="1EF0A260" w14:textId="0164C6D0" w:rsidR="00756FA4" w:rsidRDefault="00756FA4" w:rsidP="00756FA4">
      <w:pPr>
        <w:widowControl w:val="0"/>
        <w:suppressAutoHyphens/>
        <w:spacing w:after="360"/>
        <w:ind w:right="191"/>
        <w:jc w:val="both"/>
        <w:textAlignment w:val="baseline"/>
        <w:rPr>
          <w:rFonts w:eastAsia="Calibri" w:cs="Arial"/>
          <w:b/>
        </w:rPr>
      </w:pPr>
      <w:r w:rsidRPr="00EC3E94">
        <w:rPr>
          <w:rFonts w:eastAsia="Calibri" w:cs="Arial"/>
          <w:b/>
        </w:rPr>
        <w:t xml:space="preserve">Dotyczy </w:t>
      </w:r>
      <w:r w:rsidR="00467A89">
        <w:rPr>
          <w:rFonts w:eastAsia="Calibri" w:cs="Arial"/>
          <w:b/>
        </w:rPr>
        <w:t>Zapytania ofertowego</w:t>
      </w:r>
      <w:r w:rsidRPr="00EC3E94">
        <w:rPr>
          <w:rFonts w:eastAsia="Calibri" w:cs="Arial"/>
          <w:b/>
        </w:rPr>
        <w:t xml:space="preserve"> </w:t>
      </w:r>
      <w:r w:rsidR="004635BE">
        <w:rPr>
          <w:rFonts w:eastAsia="Calibri" w:cs="Arial"/>
          <w:b/>
        </w:rPr>
        <w:t>na z</w:t>
      </w:r>
      <w:r w:rsidR="004635BE" w:rsidRPr="004635BE">
        <w:rPr>
          <w:rFonts w:eastAsia="Calibri" w:cs="Arial"/>
          <w:b/>
        </w:rPr>
        <w:t xml:space="preserve">apewnienie </w:t>
      </w:r>
      <w:proofErr w:type="spellStart"/>
      <w:r w:rsidR="004635BE" w:rsidRPr="004635BE">
        <w:rPr>
          <w:rFonts w:eastAsia="Calibri" w:cs="Arial"/>
          <w:b/>
        </w:rPr>
        <w:t>Maintenance</w:t>
      </w:r>
      <w:proofErr w:type="spellEnd"/>
      <w:r w:rsidR="004635BE" w:rsidRPr="004635BE">
        <w:rPr>
          <w:rFonts w:eastAsia="Calibri" w:cs="Arial"/>
          <w:b/>
        </w:rPr>
        <w:t>, dostawy licencji oraz subskrypcji oprogramowania SAP</w:t>
      </w:r>
    </w:p>
    <w:p w14:paraId="494621FF" w14:textId="77777777" w:rsidR="00CA6B5F" w:rsidRPr="00840369" w:rsidRDefault="00CA6B5F" w:rsidP="00756FA4">
      <w:pPr>
        <w:widowControl w:val="0"/>
        <w:suppressAutoHyphens/>
        <w:spacing w:after="360"/>
        <w:ind w:right="191"/>
        <w:jc w:val="both"/>
        <w:textAlignment w:val="baseline"/>
        <w:rPr>
          <w:rFonts w:eastAsia="Calibri" w:cs="Arial"/>
          <w:bCs/>
        </w:rPr>
      </w:pPr>
    </w:p>
    <w:p w14:paraId="4C288290" w14:textId="2956C9A3" w:rsidR="00756FA4" w:rsidRPr="00CA6B5F" w:rsidRDefault="00756FA4" w:rsidP="00CA6B5F">
      <w:pPr>
        <w:spacing w:line="280" w:lineRule="exact"/>
        <w:jc w:val="center"/>
        <w:rPr>
          <w:rFonts w:cs="Arial"/>
          <w:b/>
          <w:bCs/>
        </w:rPr>
      </w:pPr>
      <w:r w:rsidRPr="00A41658">
        <w:rPr>
          <w:rFonts w:cs="Arial"/>
          <w:b/>
          <w:bCs/>
        </w:rPr>
        <w:t xml:space="preserve">Wykaz zrealizowanych </w:t>
      </w:r>
      <w:r w:rsidR="004635BE">
        <w:rPr>
          <w:rFonts w:cs="Arial"/>
          <w:b/>
          <w:bCs/>
        </w:rPr>
        <w:t>dostaw</w:t>
      </w:r>
    </w:p>
    <w:p w14:paraId="4925A408" w14:textId="77777777" w:rsidR="00756FA4" w:rsidRDefault="00756FA4" w:rsidP="00756FA4">
      <w:pPr>
        <w:autoSpaceDE w:val="0"/>
        <w:autoSpaceDN w:val="0"/>
        <w:spacing w:before="40" w:after="40"/>
        <w:rPr>
          <w:rFonts w:cs="Arial"/>
          <w:color w:val="000000"/>
        </w:rPr>
      </w:pPr>
    </w:p>
    <w:p w14:paraId="441298F4" w14:textId="77777777" w:rsidR="00756FA4" w:rsidRDefault="00756FA4" w:rsidP="00756FA4">
      <w:pPr>
        <w:autoSpaceDE w:val="0"/>
        <w:autoSpaceDN w:val="0"/>
        <w:spacing w:before="40" w:after="40"/>
      </w:pPr>
      <w:r>
        <w:rPr>
          <w:rFonts w:cs="Arial"/>
          <w:color w:val="000000"/>
        </w:rPr>
        <w:t xml:space="preserve">Oświadczam/y, że zrealizowaliśmy / realizujemy następujące zamówienia: </w:t>
      </w:r>
      <w:r>
        <w:rPr>
          <w:rFonts w:ascii="Segoe UI" w:hAnsi="Segoe UI" w:cs="Segoe UI"/>
          <w:color w:val="000000"/>
          <w:sz w:val="20"/>
        </w:rPr>
        <w:t> </w:t>
      </w:r>
    </w:p>
    <w:p w14:paraId="18829E83" w14:textId="77777777" w:rsidR="00756FA4" w:rsidRPr="00A41658" w:rsidRDefault="00756FA4" w:rsidP="00756FA4">
      <w:pPr>
        <w:shd w:val="clear" w:color="auto" w:fill="FFFFFF"/>
        <w:spacing w:line="280" w:lineRule="exact"/>
        <w:jc w:val="both"/>
        <w:rPr>
          <w:rFonts w:cs="Arial"/>
        </w:rPr>
      </w:pP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1672"/>
        <w:gridCol w:w="1778"/>
        <w:gridCol w:w="1765"/>
        <w:gridCol w:w="1809"/>
        <w:gridCol w:w="1298"/>
      </w:tblGrid>
      <w:tr w:rsidR="00756FA4" w:rsidRPr="00A41658" w14:paraId="130CA993" w14:textId="77777777" w:rsidTr="006304B8">
        <w:trPr>
          <w:trHeight w:val="370"/>
          <w:tblHeader/>
          <w:jc w:val="center"/>
        </w:trPr>
        <w:tc>
          <w:tcPr>
            <w:tcW w:w="654" w:type="dxa"/>
            <w:vMerge w:val="restart"/>
            <w:vAlign w:val="center"/>
          </w:tcPr>
          <w:p w14:paraId="6607C135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Lp.</w:t>
            </w:r>
          </w:p>
        </w:tc>
        <w:tc>
          <w:tcPr>
            <w:tcW w:w="1559" w:type="dxa"/>
            <w:vMerge w:val="restart"/>
            <w:vAlign w:val="center"/>
          </w:tcPr>
          <w:p w14:paraId="528C023E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Przedmiot zamówienia</w:t>
            </w:r>
          </w:p>
        </w:tc>
        <w:tc>
          <w:tcPr>
            <w:tcW w:w="3302" w:type="dxa"/>
            <w:gridSpan w:val="2"/>
            <w:vAlign w:val="center"/>
          </w:tcPr>
          <w:p w14:paraId="603EE541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Termin realizacji</w:t>
            </w:r>
          </w:p>
        </w:tc>
        <w:tc>
          <w:tcPr>
            <w:tcW w:w="1852" w:type="dxa"/>
            <w:vMerge w:val="restart"/>
            <w:vAlign w:val="center"/>
          </w:tcPr>
          <w:p w14:paraId="67EDDB8F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Zamawiający (nazwa, adres)</w:t>
            </w:r>
          </w:p>
        </w:tc>
        <w:tc>
          <w:tcPr>
            <w:tcW w:w="1639" w:type="dxa"/>
            <w:vMerge w:val="restart"/>
          </w:tcPr>
          <w:p w14:paraId="2B0CDAD6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Wartość</w:t>
            </w:r>
          </w:p>
          <w:p w14:paraId="27340E13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netto</w:t>
            </w:r>
          </w:p>
        </w:tc>
      </w:tr>
      <w:tr w:rsidR="00756FA4" w:rsidRPr="00A41658" w14:paraId="2F76470F" w14:textId="77777777" w:rsidTr="006304B8">
        <w:trPr>
          <w:trHeight w:val="237"/>
          <w:tblHeader/>
          <w:jc w:val="center"/>
        </w:trPr>
        <w:tc>
          <w:tcPr>
            <w:tcW w:w="654" w:type="dxa"/>
            <w:vMerge/>
            <w:vAlign w:val="center"/>
          </w:tcPr>
          <w:p w14:paraId="67D2287E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rPr>
                <w:rFonts w:cs="Arial"/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14:paraId="04685D8B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</w:p>
        </w:tc>
        <w:tc>
          <w:tcPr>
            <w:tcW w:w="1657" w:type="dxa"/>
            <w:vAlign w:val="center"/>
          </w:tcPr>
          <w:p w14:paraId="32D942F6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Rozpoczęcie</w:t>
            </w:r>
          </w:p>
        </w:tc>
        <w:tc>
          <w:tcPr>
            <w:tcW w:w="1645" w:type="dxa"/>
            <w:vAlign w:val="center"/>
          </w:tcPr>
          <w:p w14:paraId="53EAAA50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Zakończenie</w:t>
            </w:r>
          </w:p>
        </w:tc>
        <w:tc>
          <w:tcPr>
            <w:tcW w:w="1852" w:type="dxa"/>
            <w:vMerge/>
            <w:vAlign w:val="center"/>
          </w:tcPr>
          <w:p w14:paraId="6C949BD2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</w:p>
        </w:tc>
        <w:tc>
          <w:tcPr>
            <w:tcW w:w="1639" w:type="dxa"/>
            <w:vMerge/>
          </w:tcPr>
          <w:p w14:paraId="1C2AC28C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</w:p>
        </w:tc>
      </w:tr>
      <w:tr w:rsidR="00756FA4" w:rsidRPr="00A41658" w14:paraId="5D2EF8EE" w14:textId="77777777" w:rsidTr="006304B8">
        <w:trPr>
          <w:jc w:val="center"/>
        </w:trPr>
        <w:tc>
          <w:tcPr>
            <w:tcW w:w="654" w:type="dxa"/>
          </w:tcPr>
          <w:p w14:paraId="6790C7E3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I</w:t>
            </w:r>
          </w:p>
        </w:tc>
        <w:tc>
          <w:tcPr>
            <w:tcW w:w="1559" w:type="dxa"/>
          </w:tcPr>
          <w:p w14:paraId="38514D92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II</w:t>
            </w:r>
          </w:p>
        </w:tc>
        <w:tc>
          <w:tcPr>
            <w:tcW w:w="1657" w:type="dxa"/>
          </w:tcPr>
          <w:p w14:paraId="2219A86B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I</w:t>
            </w:r>
            <w:r>
              <w:rPr>
                <w:rFonts w:cs="Arial"/>
                <w:b/>
              </w:rPr>
              <w:t>II</w:t>
            </w:r>
          </w:p>
        </w:tc>
        <w:tc>
          <w:tcPr>
            <w:tcW w:w="1645" w:type="dxa"/>
          </w:tcPr>
          <w:p w14:paraId="4D5EC432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</w:t>
            </w:r>
            <w:r w:rsidRPr="00A41658">
              <w:rPr>
                <w:rFonts w:cs="Arial"/>
                <w:b/>
              </w:rPr>
              <w:t>V</w:t>
            </w:r>
          </w:p>
        </w:tc>
        <w:tc>
          <w:tcPr>
            <w:tcW w:w="1852" w:type="dxa"/>
          </w:tcPr>
          <w:p w14:paraId="47999C43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V</w:t>
            </w:r>
          </w:p>
        </w:tc>
        <w:tc>
          <w:tcPr>
            <w:tcW w:w="1639" w:type="dxa"/>
          </w:tcPr>
          <w:p w14:paraId="6B0C97F8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  <w:b/>
              </w:rPr>
            </w:pPr>
            <w:r w:rsidRPr="00A41658">
              <w:rPr>
                <w:rFonts w:cs="Arial"/>
                <w:b/>
              </w:rPr>
              <w:t>VI</w:t>
            </w:r>
          </w:p>
        </w:tc>
      </w:tr>
      <w:tr w:rsidR="00756FA4" w:rsidRPr="00A41658" w14:paraId="338CFC3D" w14:textId="77777777" w:rsidTr="006304B8">
        <w:trPr>
          <w:jc w:val="center"/>
        </w:trPr>
        <w:tc>
          <w:tcPr>
            <w:tcW w:w="654" w:type="dxa"/>
          </w:tcPr>
          <w:p w14:paraId="6E10BBC4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13005155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  <w:p w14:paraId="0E3CD890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57" w:type="dxa"/>
          </w:tcPr>
          <w:p w14:paraId="4F4CC602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45" w:type="dxa"/>
          </w:tcPr>
          <w:p w14:paraId="4F550F52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852" w:type="dxa"/>
          </w:tcPr>
          <w:p w14:paraId="0D399967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39" w:type="dxa"/>
          </w:tcPr>
          <w:p w14:paraId="75BECB5F" w14:textId="77777777" w:rsidR="00756FA4" w:rsidRPr="00A41658" w:rsidRDefault="00756FA4" w:rsidP="006304B8">
            <w:pPr>
              <w:spacing w:line="280" w:lineRule="exact"/>
              <w:ind w:left="208"/>
              <w:rPr>
                <w:rFonts w:cs="Arial"/>
                <w:color w:val="222222"/>
                <w:shd w:val="clear" w:color="auto" w:fill="FFFFFF"/>
              </w:rPr>
            </w:pPr>
          </w:p>
        </w:tc>
      </w:tr>
      <w:tr w:rsidR="00756FA4" w:rsidRPr="00A41658" w14:paraId="3A601CF2" w14:textId="77777777" w:rsidTr="006304B8">
        <w:trPr>
          <w:jc w:val="center"/>
        </w:trPr>
        <w:tc>
          <w:tcPr>
            <w:tcW w:w="654" w:type="dxa"/>
          </w:tcPr>
          <w:p w14:paraId="42B58C66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rPr>
                <w:rFonts w:cs="Arial"/>
              </w:rPr>
            </w:pPr>
          </w:p>
        </w:tc>
        <w:tc>
          <w:tcPr>
            <w:tcW w:w="1559" w:type="dxa"/>
          </w:tcPr>
          <w:p w14:paraId="49D7EF88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  <w:p w14:paraId="7C0D235F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57" w:type="dxa"/>
          </w:tcPr>
          <w:p w14:paraId="1F12F417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45" w:type="dxa"/>
          </w:tcPr>
          <w:p w14:paraId="352AE482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852" w:type="dxa"/>
          </w:tcPr>
          <w:p w14:paraId="498D1403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39" w:type="dxa"/>
          </w:tcPr>
          <w:p w14:paraId="44458730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</w:tr>
      <w:tr w:rsidR="00756FA4" w:rsidRPr="00A41658" w14:paraId="0DE06A75" w14:textId="77777777" w:rsidTr="006304B8">
        <w:trPr>
          <w:jc w:val="center"/>
        </w:trPr>
        <w:tc>
          <w:tcPr>
            <w:tcW w:w="654" w:type="dxa"/>
          </w:tcPr>
          <w:p w14:paraId="144347F5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rPr>
                <w:rFonts w:cs="Arial"/>
              </w:rPr>
            </w:pPr>
          </w:p>
        </w:tc>
        <w:tc>
          <w:tcPr>
            <w:tcW w:w="1559" w:type="dxa"/>
          </w:tcPr>
          <w:p w14:paraId="742C45E3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  <w:p w14:paraId="61820508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57" w:type="dxa"/>
          </w:tcPr>
          <w:p w14:paraId="5407EF94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45" w:type="dxa"/>
          </w:tcPr>
          <w:p w14:paraId="4F7EDB47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852" w:type="dxa"/>
          </w:tcPr>
          <w:p w14:paraId="50AF1CD1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  <w:tc>
          <w:tcPr>
            <w:tcW w:w="1639" w:type="dxa"/>
          </w:tcPr>
          <w:p w14:paraId="68F15896" w14:textId="77777777" w:rsidR="00756FA4" w:rsidRPr="00A41658" w:rsidRDefault="00756FA4" w:rsidP="006304B8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108"/>
              <w:jc w:val="both"/>
              <w:rPr>
                <w:rFonts w:cs="Arial"/>
              </w:rPr>
            </w:pPr>
          </w:p>
        </w:tc>
      </w:tr>
    </w:tbl>
    <w:p w14:paraId="7560B68F" w14:textId="77777777" w:rsidR="00756FA4" w:rsidRPr="00A41658" w:rsidRDefault="00756FA4" w:rsidP="00756FA4">
      <w:pPr>
        <w:pStyle w:val="xl114"/>
        <w:spacing w:before="0" w:beforeAutospacing="0" w:after="0" w:afterAutospacing="0" w:line="280" w:lineRule="exact"/>
        <w:rPr>
          <w:rFonts w:ascii="Arial" w:eastAsia="Times New Roman" w:hAnsi="Arial" w:cs="Arial"/>
          <w:b w:val="0"/>
          <w:color w:val="auto"/>
          <w:sz w:val="22"/>
          <w:szCs w:val="22"/>
        </w:rPr>
      </w:pPr>
    </w:p>
    <w:p w14:paraId="1A4884A9" w14:textId="77777777" w:rsidR="00756FA4" w:rsidRDefault="00756FA4" w:rsidP="00756FA4">
      <w:pPr>
        <w:pStyle w:val="xl114"/>
        <w:spacing w:before="0" w:beforeAutospacing="0" w:after="0" w:afterAutospacing="0" w:line="280" w:lineRule="exact"/>
        <w:rPr>
          <w:rFonts w:ascii="Arial" w:eastAsia="Times New Roman" w:hAnsi="Arial" w:cs="Arial"/>
          <w:b w:val="0"/>
          <w:color w:val="auto"/>
          <w:sz w:val="22"/>
          <w:szCs w:val="22"/>
        </w:rPr>
      </w:pPr>
    </w:p>
    <w:p w14:paraId="5F7DA013" w14:textId="77777777" w:rsidR="002A6822" w:rsidRPr="00A41658" w:rsidRDefault="002A6822" w:rsidP="00756FA4">
      <w:pPr>
        <w:pStyle w:val="xl114"/>
        <w:spacing w:before="0" w:beforeAutospacing="0" w:after="0" w:afterAutospacing="0" w:line="280" w:lineRule="exact"/>
        <w:rPr>
          <w:rFonts w:ascii="Arial" w:eastAsia="Times New Roman" w:hAnsi="Arial" w:cs="Arial"/>
          <w:b w:val="0"/>
          <w:color w:val="auto"/>
          <w:sz w:val="22"/>
          <w:szCs w:val="22"/>
        </w:rPr>
      </w:pPr>
    </w:p>
    <w:p w14:paraId="6B1612D8" w14:textId="77777777" w:rsidR="00756FA4" w:rsidRPr="00A41658" w:rsidRDefault="00756FA4" w:rsidP="00756FA4">
      <w:pPr>
        <w:pStyle w:val="xl114"/>
        <w:spacing w:before="0" w:beforeAutospacing="0" w:after="0" w:afterAutospacing="0" w:line="280" w:lineRule="exact"/>
        <w:rPr>
          <w:rFonts w:ascii="Arial" w:eastAsia="Times New Roman" w:hAnsi="Arial" w:cs="Arial"/>
          <w:b w:val="0"/>
          <w:color w:val="auto"/>
          <w:sz w:val="22"/>
          <w:szCs w:val="22"/>
        </w:rPr>
      </w:pPr>
      <w:r w:rsidRPr="00A41658">
        <w:rPr>
          <w:rFonts w:ascii="Arial" w:eastAsia="Times New Roman" w:hAnsi="Arial" w:cs="Arial"/>
          <w:b w:val="0"/>
          <w:color w:val="auto"/>
          <w:sz w:val="22"/>
          <w:szCs w:val="22"/>
        </w:rPr>
        <w:t>...........................................dnia......................................</w:t>
      </w:r>
    </w:p>
    <w:p w14:paraId="48DDE54D" w14:textId="77777777" w:rsidR="00756FA4" w:rsidRDefault="00756FA4" w:rsidP="00756FA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80" w:lineRule="exact"/>
        <w:rPr>
          <w:rFonts w:cs="Arial"/>
          <w:bCs/>
        </w:rPr>
      </w:pPr>
    </w:p>
    <w:p w14:paraId="618F20B4" w14:textId="77777777" w:rsidR="002A6822" w:rsidRPr="00A41658" w:rsidRDefault="002A6822" w:rsidP="00756FA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80" w:lineRule="exact"/>
        <w:rPr>
          <w:rFonts w:cs="Arial"/>
          <w:bCs/>
        </w:rPr>
      </w:pPr>
    </w:p>
    <w:p w14:paraId="03B28621" w14:textId="765B3C59" w:rsidR="00756FA4" w:rsidRPr="00A41658" w:rsidRDefault="00756FA4" w:rsidP="00756FA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80" w:lineRule="exact"/>
        <w:rPr>
          <w:rFonts w:cs="Arial"/>
          <w:bCs/>
        </w:rPr>
      </w:pPr>
      <w:r w:rsidRPr="00A41658">
        <w:rPr>
          <w:rFonts w:cs="Arial"/>
          <w:bCs/>
        </w:rPr>
        <w:t>....................................................................................................................................</w:t>
      </w:r>
    </w:p>
    <w:p w14:paraId="72D05A94" w14:textId="77777777" w:rsidR="00756FA4" w:rsidRPr="00A41658" w:rsidRDefault="00756FA4" w:rsidP="00756FA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80" w:lineRule="exact"/>
        <w:jc w:val="center"/>
        <w:rPr>
          <w:rFonts w:cs="Arial"/>
          <w:sz w:val="20"/>
        </w:rPr>
      </w:pPr>
      <w:r w:rsidRPr="00A41658">
        <w:rPr>
          <w:rFonts w:cs="Arial"/>
          <w:sz w:val="20"/>
        </w:rPr>
        <w:t xml:space="preserve">podpisy osób wskazanych w dokumencie uprawniającym do występowania w obrocie prawnym </w:t>
      </w:r>
      <w:r w:rsidRPr="00A41658">
        <w:rPr>
          <w:rFonts w:cs="Arial"/>
          <w:sz w:val="20"/>
        </w:rPr>
        <w:br/>
        <w:t>lub posiadających stosowne pełnomocnictwo</w:t>
      </w:r>
    </w:p>
    <w:p w14:paraId="688FFD16" w14:textId="77777777" w:rsidR="00CA6B5F" w:rsidRDefault="00CA6B5F" w:rsidP="00756FA4">
      <w:pPr>
        <w:spacing w:line="280" w:lineRule="exact"/>
        <w:jc w:val="both"/>
        <w:rPr>
          <w:rFonts w:cs="Arial"/>
          <w:sz w:val="20"/>
          <w:u w:val="single"/>
        </w:rPr>
      </w:pPr>
    </w:p>
    <w:p w14:paraId="465732CD" w14:textId="77777777" w:rsidR="00CA6B5F" w:rsidRDefault="00CA6B5F" w:rsidP="00756FA4">
      <w:pPr>
        <w:spacing w:line="280" w:lineRule="exact"/>
        <w:jc w:val="both"/>
        <w:rPr>
          <w:rFonts w:cs="Arial"/>
          <w:sz w:val="20"/>
          <w:u w:val="single"/>
        </w:rPr>
      </w:pPr>
    </w:p>
    <w:p w14:paraId="3E2FE19E" w14:textId="29EB638F" w:rsidR="00756FA4" w:rsidRPr="00002883" w:rsidRDefault="00756FA4" w:rsidP="00756FA4">
      <w:pPr>
        <w:spacing w:line="280" w:lineRule="exact"/>
        <w:jc w:val="both"/>
        <w:rPr>
          <w:rFonts w:cs="Arial"/>
          <w:b/>
          <w:bCs/>
          <w:sz w:val="20"/>
        </w:rPr>
      </w:pPr>
      <w:r w:rsidRPr="00002883">
        <w:rPr>
          <w:rFonts w:cs="Arial"/>
          <w:b/>
          <w:bCs/>
          <w:sz w:val="20"/>
          <w:u w:val="single"/>
        </w:rPr>
        <w:t>UWAGA:</w:t>
      </w:r>
    </w:p>
    <w:p w14:paraId="4DEF3BFF" w14:textId="03704DA3" w:rsidR="00756FA4" w:rsidRDefault="00756FA4" w:rsidP="00002883">
      <w:pPr>
        <w:jc w:val="both"/>
        <w:rPr>
          <w:rFonts w:cs="Arial"/>
          <w:b/>
          <w:u w:val="single"/>
        </w:rPr>
      </w:pPr>
      <w:r w:rsidRPr="00A41658">
        <w:rPr>
          <w:rFonts w:cs="Arial"/>
          <w:sz w:val="20"/>
        </w:rPr>
        <w:t>Do każdego zamówienia wymienionego w wykazie należy załączyć dokument potwierdzający, że zamówienia te zostały wykonane należycie</w:t>
      </w:r>
      <w:r w:rsidR="00002883">
        <w:rPr>
          <w:rFonts w:cs="Arial"/>
          <w:sz w:val="20"/>
        </w:rPr>
        <w:t xml:space="preserve">. </w:t>
      </w:r>
      <w:r w:rsidR="00002883" w:rsidRPr="00002883">
        <w:rPr>
          <w:rFonts w:cs="Arial"/>
          <w:sz w:val="20"/>
        </w:rPr>
        <w:t xml:space="preserve">Dokumentami potwierdzającymi, iż usługi przedstawione </w:t>
      </w:r>
      <w:r w:rsidR="00002883">
        <w:rPr>
          <w:rFonts w:cs="Arial"/>
          <w:sz w:val="20"/>
        </w:rPr>
        <w:t xml:space="preserve">                     </w:t>
      </w:r>
      <w:r w:rsidR="00002883" w:rsidRPr="00002883">
        <w:rPr>
          <w:rFonts w:cs="Arial"/>
          <w:sz w:val="20"/>
        </w:rPr>
        <w:t xml:space="preserve">w wykazie zostały wykonane należycie mogą być </w:t>
      </w:r>
      <w:r w:rsidR="00002883">
        <w:rPr>
          <w:rFonts w:cs="Arial"/>
          <w:sz w:val="20"/>
        </w:rPr>
        <w:t xml:space="preserve">referencje a </w:t>
      </w:r>
      <w:r w:rsidR="00002883" w:rsidRPr="00002883">
        <w:rPr>
          <w:rFonts w:cs="Arial"/>
          <w:sz w:val="20"/>
        </w:rPr>
        <w:t>także inne dokumenty potwierdzające wykonanie zamówienia tj. protokoły odbioru, rekomendacje, poświadczenie wykonania</w:t>
      </w:r>
      <w:r w:rsidR="00002883">
        <w:rPr>
          <w:rFonts w:cs="Arial"/>
          <w:sz w:val="20"/>
        </w:rPr>
        <w:t>.</w:t>
      </w:r>
    </w:p>
    <w:p w14:paraId="5E5CFC8F" w14:textId="77777777" w:rsidR="00D574BC" w:rsidRDefault="00D574BC" w:rsidP="00D574BC">
      <w:pPr>
        <w:rPr>
          <w:rFonts w:eastAsia="Calibri" w:cs="Arial"/>
          <w:b/>
          <w:bCs/>
        </w:rPr>
      </w:pPr>
    </w:p>
    <w:p w14:paraId="35CDEAAA" w14:textId="77777777" w:rsidR="004635BE" w:rsidRPr="00E35596" w:rsidRDefault="004635BE" w:rsidP="00D574BC">
      <w:pPr>
        <w:rPr>
          <w:rFonts w:eastAsia="Calibri" w:cs="Arial"/>
          <w:b/>
          <w:bCs/>
        </w:rPr>
      </w:pPr>
    </w:p>
    <w:sectPr w:rsidR="004635BE" w:rsidRPr="00E35596" w:rsidSect="00A25D7C">
      <w:footerReference w:type="first" r:id="rId13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9654" w14:textId="77777777" w:rsidR="00743DFB" w:rsidRDefault="00743DFB">
      <w:r>
        <w:separator/>
      </w:r>
    </w:p>
  </w:endnote>
  <w:endnote w:type="continuationSeparator" w:id="0">
    <w:p w14:paraId="70828D80" w14:textId="77777777" w:rsidR="00743DFB" w:rsidRDefault="0074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4F8B3604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1B4D12E4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2C919146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3F09CC20" w:rsidR="00590DCB" w:rsidRDefault="00590DCB" w:rsidP="00431023">
    <w:pPr>
      <w:pStyle w:val="Stopka"/>
    </w:pPr>
  </w:p>
  <w:p w14:paraId="6720AEBB" w14:textId="22B45DBD" w:rsidR="00590DCB" w:rsidRDefault="001337D3" w:rsidP="002B1E4B">
    <w:pPr>
      <w:pStyle w:val="Stopka"/>
      <w:tabs>
        <w:tab w:val="clear" w:pos="4536"/>
        <w:tab w:val="clear" w:pos="9072"/>
      </w:tabs>
      <w:ind w:left="-14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D90151C" wp14:editId="6D88CDDF">
              <wp:simplePos x="0" y="0"/>
              <wp:positionH relativeFrom="column">
                <wp:posOffset>9130665</wp:posOffset>
              </wp:positionH>
              <wp:positionV relativeFrom="paragraph">
                <wp:posOffset>3455670</wp:posOffset>
              </wp:positionV>
              <wp:extent cx="845820" cy="223520"/>
              <wp:effectExtent l="0" t="3810" r="4445" b="1270"/>
              <wp:wrapNone/>
              <wp:docPr id="134484004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82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0151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718.95pt;margin-top:272.1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" filled="f" stroked="f" strokeweight=".5pt">
              <v:textbox>
                <w:txbxContent>
                  <w:p w14:paraId="57139F18" w14:textId="77777777" w:rsidR="00590DCB" w:rsidRPr="006F22D8" w:rsidRDefault="00590DCB" w:rsidP="00431023">
                    <w:pPr>
                      <w:jc w:val="right"/>
                      <w:rPr>
                        <w:rFonts w:cs="Arial"/>
                        <w:b/>
                        <w:bCs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b/>
                        <w:bCs/>
                        <w:color w:val="000000"/>
                        <w:sz w:val="14"/>
                        <w:szCs w:val="14"/>
                      </w:rPr>
                      <w:t>www.psgaz.pl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84308" w14:textId="77777777" w:rsidR="00743DFB" w:rsidRDefault="00743DFB">
      <w:r>
        <w:separator/>
      </w:r>
    </w:p>
  </w:footnote>
  <w:footnote w:type="continuationSeparator" w:id="0">
    <w:p w14:paraId="33B5F0CC" w14:textId="77777777" w:rsidR="00743DFB" w:rsidRDefault="00743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1C6001"/>
    <w:multiLevelType w:val="hybridMultilevel"/>
    <w:tmpl w:val="3C562518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3341795"/>
    <w:multiLevelType w:val="hybridMultilevel"/>
    <w:tmpl w:val="FD4CE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36017"/>
    <w:multiLevelType w:val="hybridMultilevel"/>
    <w:tmpl w:val="2856C996"/>
    <w:lvl w:ilvl="0" w:tplc="22B041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0B56768"/>
    <w:multiLevelType w:val="multilevel"/>
    <w:tmpl w:val="A6F451FE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44A56C3"/>
    <w:multiLevelType w:val="hybridMultilevel"/>
    <w:tmpl w:val="33F255F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DD499A"/>
    <w:multiLevelType w:val="hybridMultilevel"/>
    <w:tmpl w:val="D106736C"/>
    <w:lvl w:ilvl="0" w:tplc="607269B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055787"/>
    <w:multiLevelType w:val="hybridMultilevel"/>
    <w:tmpl w:val="60E6E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95978"/>
    <w:multiLevelType w:val="hybridMultilevel"/>
    <w:tmpl w:val="421C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8E5EC7"/>
    <w:multiLevelType w:val="multilevel"/>
    <w:tmpl w:val="B9F473F4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57EFA"/>
    <w:multiLevelType w:val="hybridMultilevel"/>
    <w:tmpl w:val="A8428EAC"/>
    <w:lvl w:ilvl="0" w:tplc="C92AF3AE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949B1"/>
    <w:multiLevelType w:val="hybridMultilevel"/>
    <w:tmpl w:val="14E86FB6"/>
    <w:lvl w:ilvl="0" w:tplc="2248A1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61C77"/>
    <w:multiLevelType w:val="hybridMultilevel"/>
    <w:tmpl w:val="6678600C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6" w15:restartNumberingAfterBreak="0">
    <w:nsid w:val="642119A7"/>
    <w:multiLevelType w:val="hybridMultilevel"/>
    <w:tmpl w:val="D2C460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D2C74"/>
    <w:multiLevelType w:val="multilevel"/>
    <w:tmpl w:val="438007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748618D7"/>
    <w:multiLevelType w:val="multilevel"/>
    <w:tmpl w:val="BD90E07C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1" w15:restartNumberingAfterBreak="0">
    <w:nsid w:val="77CB076B"/>
    <w:multiLevelType w:val="hybridMultilevel"/>
    <w:tmpl w:val="08169E62"/>
    <w:lvl w:ilvl="0" w:tplc="8FC04E64">
      <w:start w:val="1"/>
      <w:numFmt w:val="decimal"/>
      <w:lvlText w:val="%1."/>
      <w:lvlJc w:val="left"/>
      <w:pPr>
        <w:ind w:left="1440" w:hanging="360"/>
      </w:pPr>
      <w:rPr>
        <w:rFonts w:asciiTheme="minorBidi" w:hAnsiTheme="minorBidi" w:cstheme="minorBidi" w:hint="default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7"/>
  </w:num>
  <w:num w:numId="2" w16cid:durableId="1800536609">
    <w:abstractNumId w:val="16"/>
  </w:num>
  <w:num w:numId="3" w16cid:durableId="1671985734">
    <w:abstractNumId w:val="24"/>
  </w:num>
  <w:num w:numId="4" w16cid:durableId="1922375889">
    <w:abstractNumId w:val="32"/>
  </w:num>
  <w:num w:numId="5" w16cid:durableId="409277206">
    <w:abstractNumId w:val="25"/>
  </w:num>
  <w:num w:numId="6" w16cid:durableId="127389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4"/>
  </w:num>
  <w:num w:numId="8" w16cid:durableId="2022538834">
    <w:abstractNumId w:val="13"/>
  </w:num>
  <w:num w:numId="9" w16cid:durableId="986280611">
    <w:abstractNumId w:val="2"/>
  </w:num>
  <w:num w:numId="10" w16cid:durableId="106193891">
    <w:abstractNumId w:val="0"/>
  </w:num>
  <w:num w:numId="11" w16cid:durableId="1405180732">
    <w:abstractNumId w:val="20"/>
  </w:num>
  <w:num w:numId="12" w16cid:durableId="2063794418">
    <w:abstractNumId w:val="23"/>
  </w:num>
  <w:num w:numId="13" w16cid:durableId="1159230554">
    <w:abstractNumId w:val="27"/>
  </w:num>
  <w:num w:numId="14" w16cid:durableId="1270891772">
    <w:abstractNumId w:val="5"/>
  </w:num>
  <w:num w:numId="15" w16cid:durableId="1973515210">
    <w:abstractNumId w:val="9"/>
  </w:num>
  <w:num w:numId="16" w16cid:durableId="1952470314">
    <w:abstractNumId w:val="6"/>
  </w:num>
  <w:num w:numId="17" w16cid:durableId="1313677468">
    <w:abstractNumId w:val="28"/>
  </w:num>
  <w:num w:numId="18" w16cid:durableId="1670451309">
    <w:abstractNumId w:val="10"/>
  </w:num>
  <w:num w:numId="19" w16cid:durableId="632060769">
    <w:abstractNumId w:val="21"/>
  </w:num>
  <w:num w:numId="20" w16cid:durableId="810557534">
    <w:abstractNumId w:val="30"/>
  </w:num>
  <w:num w:numId="21" w16cid:durableId="804927292">
    <w:abstractNumId w:val="22"/>
  </w:num>
  <w:num w:numId="22" w16cid:durableId="1270355447">
    <w:abstractNumId w:val="29"/>
  </w:num>
  <w:num w:numId="23" w16cid:durableId="2023782074">
    <w:abstractNumId w:val="8"/>
  </w:num>
  <w:num w:numId="24" w16cid:durableId="1876384811">
    <w:abstractNumId w:val="11"/>
  </w:num>
  <w:num w:numId="25" w16cid:durableId="1010108142">
    <w:abstractNumId w:val="31"/>
  </w:num>
  <w:num w:numId="26" w16cid:durableId="869102357">
    <w:abstractNumId w:val="19"/>
  </w:num>
  <w:num w:numId="27" w16cid:durableId="2014142061">
    <w:abstractNumId w:val="15"/>
  </w:num>
  <w:num w:numId="28" w16cid:durableId="665743007">
    <w:abstractNumId w:val="17"/>
  </w:num>
  <w:num w:numId="29" w16cid:durableId="70047452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bCs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4254"/>
          </w:tabs>
          <w:ind w:left="4254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0" w16cid:durableId="705368688">
    <w:abstractNumId w:val="1"/>
  </w:num>
  <w:num w:numId="31" w16cid:durableId="1379281981">
    <w:abstractNumId w:val="26"/>
  </w:num>
  <w:num w:numId="32" w16cid:durableId="1166942327">
    <w:abstractNumId w:val="14"/>
  </w:num>
  <w:num w:numId="33" w16cid:durableId="636496462">
    <w:abstractNumId w:val="3"/>
  </w:num>
  <w:num w:numId="34" w16cid:durableId="1276405627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1E2"/>
    <w:rsid w:val="00002883"/>
    <w:rsid w:val="00003994"/>
    <w:rsid w:val="00005698"/>
    <w:rsid w:val="00006F0F"/>
    <w:rsid w:val="00007E75"/>
    <w:rsid w:val="00010223"/>
    <w:rsid w:val="00013F12"/>
    <w:rsid w:val="00014077"/>
    <w:rsid w:val="000208C3"/>
    <w:rsid w:val="000250E1"/>
    <w:rsid w:val="00025E92"/>
    <w:rsid w:val="00027856"/>
    <w:rsid w:val="000356D5"/>
    <w:rsid w:val="00035FBE"/>
    <w:rsid w:val="000368E7"/>
    <w:rsid w:val="0003784A"/>
    <w:rsid w:val="00040D3A"/>
    <w:rsid w:val="00043588"/>
    <w:rsid w:val="00044A3D"/>
    <w:rsid w:val="000456E6"/>
    <w:rsid w:val="000467E3"/>
    <w:rsid w:val="00054468"/>
    <w:rsid w:val="00056ECD"/>
    <w:rsid w:val="00063E0E"/>
    <w:rsid w:val="00064C1A"/>
    <w:rsid w:val="00066A5D"/>
    <w:rsid w:val="00066EDF"/>
    <w:rsid w:val="00066F38"/>
    <w:rsid w:val="000741B4"/>
    <w:rsid w:val="00074749"/>
    <w:rsid w:val="00074A29"/>
    <w:rsid w:val="00080810"/>
    <w:rsid w:val="00083F4F"/>
    <w:rsid w:val="00084853"/>
    <w:rsid w:val="00090E46"/>
    <w:rsid w:val="00093B27"/>
    <w:rsid w:val="00097360"/>
    <w:rsid w:val="000977D6"/>
    <w:rsid w:val="000A038E"/>
    <w:rsid w:val="000A0F03"/>
    <w:rsid w:val="000A30D1"/>
    <w:rsid w:val="000A5C4E"/>
    <w:rsid w:val="000A79D9"/>
    <w:rsid w:val="000B1992"/>
    <w:rsid w:val="000B7063"/>
    <w:rsid w:val="000C3850"/>
    <w:rsid w:val="000C412C"/>
    <w:rsid w:val="000C67AC"/>
    <w:rsid w:val="000C67E1"/>
    <w:rsid w:val="000D08B1"/>
    <w:rsid w:val="000D1160"/>
    <w:rsid w:val="000D60EC"/>
    <w:rsid w:val="000D6779"/>
    <w:rsid w:val="000E3235"/>
    <w:rsid w:val="000F0731"/>
    <w:rsid w:val="000F0BED"/>
    <w:rsid w:val="000F124B"/>
    <w:rsid w:val="000F193E"/>
    <w:rsid w:val="000F4CEF"/>
    <w:rsid w:val="001015C0"/>
    <w:rsid w:val="00103A4A"/>
    <w:rsid w:val="0010441E"/>
    <w:rsid w:val="001069F4"/>
    <w:rsid w:val="00107A22"/>
    <w:rsid w:val="001168A7"/>
    <w:rsid w:val="001231EC"/>
    <w:rsid w:val="00127132"/>
    <w:rsid w:val="00132F12"/>
    <w:rsid w:val="001333C6"/>
    <w:rsid w:val="001337D3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67729"/>
    <w:rsid w:val="00170E73"/>
    <w:rsid w:val="00171392"/>
    <w:rsid w:val="00171C20"/>
    <w:rsid w:val="00173BC0"/>
    <w:rsid w:val="001751C8"/>
    <w:rsid w:val="0017530A"/>
    <w:rsid w:val="001763E6"/>
    <w:rsid w:val="0017667A"/>
    <w:rsid w:val="00180D19"/>
    <w:rsid w:val="00180EB2"/>
    <w:rsid w:val="001817B3"/>
    <w:rsid w:val="00190156"/>
    <w:rsid w:val="00195D5D"/>
    <w:rsid w:val="001968A2"/>
    <w:rsid w:val="001A0E32"/>
    <w:rsid w:val="001A11DA"/>
    <w:rsid w:val="001A4722"/>
    <w:rsid w:val="001A606E"/>
    <w:rsid w:val="001A6F10"/>
    <w:rsid w:val="001A72E7"/>
    <w:rsid w:val="001A7AB4"/>
    <w:rsid w:val="001B59B9"/>
    <w:rsid w:val="001B7C29"/>
    <w:rsid w:val="001C184C"/>
    <w:rsid w:val="001C2B06"/>
    <w:rsid w:val="001C3062"/>
    <w:rsid w:val="001C5345"/>
    <w:rsid w:val="001C61ED"/>
    <w:rsid w:val="001C66D7"/>
    <w:rsid w:val="001C7590"/>
    <w:rsid w:val="001D0F42"/>
    <w:rsid w:val="001D1FFD"/>
    <w:rsid w:val="001D2500"/>
    <w:rsid w:val="001D4279"/>
    <w:rsid w:val="001E3286"/>
    <w:rsid w:val="001E3B5E"/>
    <w:rsid w:val="001F7745"/>
    <w:rsid w:val="00220681"/>
    <w:rsid w:val="00220F86"/>
    <w:rsid w:val="002269F5"/>
    <w:rsid w:val="00227EA5"/>
    <w:rsid w:val="0023104A"/>
    <w:rsid w:val="00234E43"/>
    <w:rsid w:val="002448F3"/>
    <w:rsid w:val="0024497E"/>
    <w:rsid w:val="00244ADE"/>
    <w:rsid w:val="00246C4A"/>
    <w:rsid w:val="00253878"/>
    <w:rsid w:val="00253BFE"/>
    <w:rsid w:val="00254DC5"/>
    <w:rsid w:val="00257195"/>
    <w:rsid w:val="00257A96"/>
    <w:rsid w:val="0026341B"/>
    <w:rsid w:val="002658AA"/>
    <w:rsid w:val="00270B2D"/>
    <w:rsid w:val="00272E7E"/>
    <w:rsid w:val="002736BD"/>
    <w:rsid w:val="00275751"/>
    <w:rsid w:val="00276154"/>
    <w:rsid w:val="00276B36"/>
    <w:rsid w:val="00276F96"/>
    <w:rsid w:val="00280E04"/>
    <w:rsid w:val="002835DF"/>
    <w:rsid w:val="00292275"/>
    <w:rsid w:val="002A0FA6"/>
    <w:rsid w:val="002A175C"/>
    <w:rsid w:val="002A4AE5"/>
    <w:rsid w:val="002A6822"/>
    <w:rsid w:val="002B074A"/>
    <w:rsid w:val="002B1E4B"/>
    <w:rsid w:val="002B4C16"/>
    <w:rsid w:val="002B6626"/>
    <w:rsid w:val="002C2004"/>
    <w:rsid w:val="002C33D7"/>
    <w:rsid w:val="002D778E"/>
    <w:rsid w:val="002E38EB"/>
    <w:rsid w:val="002E428C"/>
    <w:rsid w:val="002F0AB6"/>
    <w:rsid w:val="002F7035"/>
    <w:rsid w:val="002F77DD"/>
    <w:rsid w:val="00302085"/>
    <w:rsid w:val="00302A16"/>
    <w:rsid w:val="00307806"/>
    <w:rsid w:val="00310188"/>
    <w:rsid w:val="00315316"/>
    <w:rsid w:val="00316826"/>
    <w:rsid w:val="00317905"/>
    <w:rsid w:val="0032177C"/>
    <w:rsid w:val="00322606"/>
    <w:rsid w:val="003275A4"/>
    <w:rsid w:val="00330C4D"/>
    <w:rsid w:val="00330E44"/>
    <w:rsid w:val="0033151A"/>
    <w:rsid w:val="00333911"/>
    <w:rsid w:val="00335378"/>
    <w:rsid w:val="003354D1"/>
    <w:rsid w:val="00336621"/>
    <w:rsid w:val="00342FA4"/>
    <w:rsid w:val="00343EE5"/>
    <w:rsid w:val="003456D7"/>
    <w:rsid w:val="00345AE2"/>
    <w:rsid w:val="00345C87"/>
    <w:rsid w:val="00346CC3"/>
    <w:rsid w:val="00351108"/>
    <w:rsid w:val="003518D5"/>
    <w:rsid w:val="0035198F"/>
    <w:rsid w:val="00351B6D"/>
    <w:rsid w:val="003553A9"/>
    <w:rsid w:val="00363EAA"/>
    <w:rsid w:val="00366D50"/>
    <w:rsid w:val="00370C83"/>
    <w:rsid w:val="0037267A"/>
    <w:rsid w:val="00373813"/>
    <w:rsid w:val="003770EA"/>
    <w:rsid w:val="00381E19"/>
    <w:rsid w:val="003829F5"/>
    <w:rsid w:val="003832C7"/>
    <w:rsid w:val="003841AE"/>
    <w:rsid w:val="0039221D"/>
    <w:rsid w:val="003A0BF5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D3909"/>
    <w:rsid w:val="003D3D17"/>
    <w:rsid w:val="003E132D"/>
    <w:rsid w:val="003F0DD9"/>
    <w:rsid w:val="003F192D"/>
    <w:rsid w:val="003F2A91"/>
    <w:rsid w:val="003F4868"/>
    <w:rsid w:val="003F59F0"/>
    <w:rsid w:val="003F5F38"/>
    <w:rsid w:val="003F794D"/>
    <w:rsid w:val="0040198A"/>
    <w:rsid w:val="00402A79"/>
    <w:rsid w:val="0040618F"/>
    <w:rsid w:val="00406549"/>
    <w:rsid w:val="004109F9"/>
    <w:rsid w:val="00410F29"/>
    <w:rsid w:val="004125BC"/>
    <w:rsid w:val="004129D8"/>
    <w:rsid w:val="0041737F"/>
    <w:rsid w:val="0042655D"/>
    <w:rsid w:val="00430E12"/>
    <w:rsid w:val="00431023"/>
    <w:rsid w:val="004416DE"/>
    <w:rsid w:val="00441829"/>
    <w:rsid w:val="00447752"/>
    <w:rsid w:val="00452893"/>
    <w:rsid w:val="004548BB"/>
    <w:rsid w:val="00455330"/>
    <w:rsid w:val="004635BE"/>
    <w:rsid w:val="00464C06"/>
    <w:rsid w:val="00467A89"/>
    <w:rsid w:val="00467C6C"/>
    <w:rsid w:val="00470968"/>
    <w:rsid w:val="00472705"/>
    <w:rsid w:val="00476DAC"/>
    <w:rsid w:val="00481100"/>
    <w:rsid w:val="004856CE"/>
    <w:rsid w:val="004932A2"/>
    <w:rsid w:val="00494EEB"/>
    <w:rsid w:val="004A4117"/>
    <w:rsid w:val="004A5AD3"/>
    <w:rsid w:val="004A5C97"/>
    <w:rsid w:val="004B0E87"/>
    <w:rsid w:val="004B15A8"/>
    <w:rsid w:val="004B15EE"/>
    <w:rsid w:val="004B1768"/>
    <w:rsid w:val="004B1783"/>
    <w:rsid w:val="004B2E3B"/>
    <w:rsid w:val="004B2E71"/>
    <w:rsid w:val="004B4FF7"/>
    <w:rsid w:val="004B7143"/>
    <w:rsid w:val="004C0150"/>
    <w:rsid w:val="004C4212"/>
    <w:rsid w:val="004C68F6"/>
    <w:rsid w:val="004D0163"/>
    <w:rsid w:val="004D3791"/>
    <w:rsid w:val="004D6741"/>
    <w:rsid w:val="004D7A94"/>
    <w:rsid w:val="004E5185"/>
    <w:rsid w:val="004E5E96"/>
    <w:rsid w:val="004F0C8B"/>
    <w:rsid w:val="004F1C65"/>
    <w:rsid w:val="004F2DE7"/>
    <w:rsid w:val="004F3715"/>
    <w:rsid w:val="00500442"/>
    <w:rsid w:val="00502A98"/>
    <w:rsid w:val="00504E6E"/>
    <w:rsid w:val="005067C3"/>
    <w:rsid w:val="005109AB"/>
    <w:rsid w:val="0051228A"/>
    <w:rsid w:val="00515260"/>
    <w:rsid w:val="0053394D"/>
    <w:rsid w:val="00536E36"/>
    <w:rsid w:val="00546E1B"/>
    <w:rsid w:val="005510B0"/>
    <w:rsid w:val="005522A6"/>
    <w:rsid w:val="00552A4C"/>
    <w:rsid w:val="00554649"/>
    <w:rsid w:val="00556387"/>
    <w:rsid w:val="005613B3"/>
    <w:rsid w:val="00561C46"/>
    <w:rsid w:val="005654DA"/>
    <w:rsid w:val="00571105"/>
    <w:rsid w:val="00574F55"/>
    <w:rsid w:val="00575838"/>
    <w:rsid w:val="00583047"/>
    <w:rsid w:val="00583D02"/>
    <w:rsid w:val="00583FAF"/>
    <w:rsid w:val="005857D7"/>
    <w:rsid w:val="00587528"/>
    <w:rsid w:val="005877D7"/>
    <w:rsid w:val="00587D6C"/>
    <w:rsid w:val="00590DCB"/>
    <w:rsid w:val="00597C2D"/>
    <w:rsid w:val="005A00C6"/>
    <w:rsid w:val="005A0E02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0C1C"/>
    <w:rsid w:val="005D0F94"/>
    <w:rsid w:val="005D1F20"/>
    <w:rsid w:val="005D2311"/>
    <w:rsid w:val="005D67F9"/>
    <w:rsid w:val="005D7F8A"/>
    <w:rsid w:val="005E166C"/>
    <w:rsid w:val="005E2B5B"/>
    <w:rsid w:val="005E2FC3"/>
    <w:rsid w:val="005E41E3"/>
    <w:rsid w:val="005F4FCC"/>
    <w:rsid w:val="005F78FE"/>
    <w:rsid w:val="0060165B"/>
    <w:rsid w:val="00603005"/>
    <w:rsid w:val="00610FAA"/>
    <w:rsid w:val="00611056"/>
    <w:rsid w:val="006125F3"/>
    <w:rsid w:val="00613B6A"/>
    <w:rsid w:val="00614F27"/>
    <w:rsid w:val="00620F3B"/>
    <w:rsid w:val="006228B4"/>
    <w:rsid w:val="00634A0C"/>
    <w:rsid w:val="0063617B"/>
    <w:rsid w:val="00640380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242A"/>
    <w:rsid w:val="0067551C"/>
    <w:rsid w:val="006762FD"/>
    <w:rsid w:val="006764BB"/>
    <w:rsid w:val="00681A75"/>
    <w:rsid w:val="00683232"/>
    <w:rsid w:val="00684E23"/>
    <w:rsid w:val="00686753"/>
    <w:rsid w:val="0068722F"/>
    <w:rsid w:val="00687DD5"/>
    <w:rsid w:val="00687F82"/>
    <w:rsid w:val="00691060"/>
    <w:rsid w:val="006932DE"/>
    <w:rsid w:val="006944BB"/>
    <w:rsid w:val="00696CE9"/>
    <w:rsid w:val="006A0242"/>
    <w:rsid w:val="006A0383"/>
    <w:rsid w:val="006A2C89"/>
    <w:rsid w:val="006A621A"/>
    <w:rsid w:val="006A6D5B"/>
    <w:rsid w:val="006B6F05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2C7D"/>
    <w:rsid w:val="006E5E91"/>
    <w:rsid w:val="006E6091"/>
    <w:rsid w:val="006F23F0"/>
    <w:rsid w:val="006F2CDF"/>
    <w:rsid w:val="007002F6"/>
    <w:rsid w:val="00700AC6"/>
    <w:rsid w:val="00700C24"/>
    <w:rsid w:val="007016E0"/>
    <w:rsid w:val="00707657"/>
    <w:rsid w:val="00714F9D"/>
    <w:rsid w:val="00716B9D"/>
    <w:rsid w:val="00716C28"/>
    <w:rsid w:val="007228E0"/>
    <w:rsid w:val="007271B9"/>
    <w:rsid w:val="00732EF9"/>
    <w:rsid w:val="0073643B"/>
    <w:rsid w:val="007431D7"/>
    <w:rsid w:val="00743DFB"/>
    <w:rsid w:val="00744107"/>
    <w:rsid w:val="007443ED"/>
    <w:rsid w:val="00747F2F"/>
    <w:rsid w:val="00750A28"/>
    <w:rsid w:val="0075359A"/>
    <w:rsid w:val="00753B48"/>
    <w:rsid w:val="00756FA4"/>
    <w:rsid w:val="007648FF"/>
    <w:rsid w:val="00765371"/>
    <w:rsid w:val="00770A70"/>
    <w:rsid w:val="007712B3"/>
    <w:rsid w:val="0077258A"/>
    <w:rsid w:val="0077373B"/>
    <w:rsid w:val="00775608"/>
    <w:rsid w:val="00775F1B"/>
    <w:rsid w:val="00776BD3"/>
    <w:rsid w:val="00780F17"/>
    <w:rsid w:val="00781F4A"/>
    <w:rsid w:val="00783917"/>
    <w:rsid w:val="007852E2"/>
    <w:rsid w:val="00791FAF"/>
    <w:rsid w:val="00792A38"/>
    <w:rsid w:val="0079751B"/>
    <w:rsid w:val="00797FC9"/>
    <w:rsid w:val="007A0186"/>
    <w:rsid w:val="007A7A38"/>
    <w:rsid w:val="007B14F0"/>
    <w:rsid w:val="007B22BB"/>
    <w:rsid w:val="007B53B8"/>
    <w:rsid w:val="007B5D24"/>
    <w:rsid w:val="007B7D4B"/>
    <w:rsid w:val="007C3661"/>
    <w:rsid w:val="007C568B"/>
    <w:rsid w:val="007C6502"/>
    <w:rsid w:val="007D196E"/>
    <w:rsid w:val="007D368D"/>
    <w:rsid w:val="007D58FD"/>
    <w:rsid w:val="007E2998"/>
    <w:rsid w:val="007E2D3A"/>
    <w:rsid w:val="007E77AE"/>
    <w:rsid w:val="007F08E7"/>
    <w:rsid w:val="007F17B5"/>
    <w:rsid w:val="007F5399"/>
    <w:rsid w:val="007F56F4"/>
    <w:rsid w:val="007F57E0"/>
    <w:rsid w:val="007F666F"/>
    <w:rsid w:val="007F7973"/>
    <w:rsid w:val="0080218A"/>
    <w:rsid w:val="00802DA9"/>
    <w:rsid w:val="00802EF2"/>
    <w:rsid w:val="00804E47"/>
    <w:rsid w:val="008074AE"/>
    <w:rsid w:val="008138C3"/>
    <w:rsid w:val="008150DE"/>
    <w:rsid w:val="008224B6"/>
    <w:rsid w:val="00827412"/>
    <w:rsid w:val="00831C8F"/>
    <w:rsid w:val="00840C3B"/>
    <w:rsid w:val="00843FFF"/>
    <w:rsid w:val="008456BA"/>
    <w:rsid w:val="0084621B"/>
    <w:rsid w:val="008472A0"/>
    <w:rsid w:val="0084742B"/>
    <w:rsid w:val="00847B09"/>
    <w:rsid w:val="00851847"/>
    <w:rsid w:val="0085383C"/>
    <w:rsid w:val="0085551B"/>
    <w:rsid w:val="00856DCE"/>
    <w:rsid w:val="00861459"/>
    <w:rsid w:val="008670C0"/>
    <w:rsid w:val="008702F1"/>
    <w:rsid w:val="008707AC"/>
    <w:rsid w:val="00875C0D"/>
    <w:rsid w:val="00876C45"/>
    <w:rsid w:val="00877225"/>
    <w:rsid w:val="00877A8A"/>
    <w:rsid w:val="00881855"/>
    <w:rsid w:val="00881E56"/>
    <w:rsid w:val="00882FFE"/>
    <w:rsid w:val="0088642B"/>
    <w:rsid w:val="00886621"/>
    <w:rsid w:val="008869D1"/>
    <w:rsid w:val="0089081F"/>
    <w:rsid w:val="00891173"/>
    <w:rsid w:val="008921C9"/>
    <w:rsid w:val="0089355D"/>
    <w:rsid w:val="00894AC3"/>
    <w:rsid w:val="008A37E1"/>
    <w:rsid w:val="008A4DDA"/>
    <w:rsid w:val="008B0B39"/>
    <w:rsid w:val="008B1120"/>
    <w:rsid w:val="008B2195"/>
    <w:rsid w:val="008B5769"/>
    <w:rsid w:val="008C0C65"/>
    <w:rsid w:val="008C3125"/>
    <w:rsid w:val="008D45DB"/>
    <w:rsid w:val="008D50EB"/>
    <w:rsid w:val="008E0018"/>
    <w:rsid w:val="008E3235"/>
    <w:rsid w:val="008E3F5E"/>
    <w:rsid w:val="008E73A6"/>
    <w:rsid w:val="008F34C5"/>
    <w:rsid w:val="008F5754"/>
    <w:rsid w:val="008F5B3F"/>
    <w:rsid w:val="008F630E"/>
    <w:rsid w:val="009021C1"/>
    <w:rsid w:val="009057A1"/>
    <w:rsid w:val="00907EC1"/>
    <w:rsid w:val="009155FF"/>
    <w:rsid w:val="0091704E"/>
    <w:rsid w:val="0091760C"/>
    <w:rsid w:val="00921EA2"/>
    <w:rsid w:val="00922F86"/>
    <w:rsid w:val="009237D7"/>
    <w:rsid w:val="0092388E"/>
    <w:rsid w:val="009262F5"/>
    <w:rsid w:val="00930E57"/>
    <w:rsid w:val="009349BC"/>
    <w:rsid w:val="009350CF"/>
    <w:rsid w:val="00936D34"/>
    <w:rsid w:val="00937C4C"/>
    <w:rsid w:val="0094301B"/>
    <w:rsid w:val="009441FF"/>
    <w:rsid w:val="00944A51"/>
    <w:rsid w:val="00945F5E"/>
    <w:rsid w:val="009516B0"/>
    <w:rsid w:val="00954AAC"/>
    <w:rsid w:val="00963F29"/>
    <w:rsid w:val="00966B41"/>
    <w:rsid w:val="00967615"/>
    <w:rsid w:val="0097315E"/>
    <w:rsid w:val="00975CAB"/>
    <w:rsid w:val="00980718"/>
    <w:rsid w:val="00980AFA"/>
    <w:rsid w:val="00983706"/>
    <w:rsid w:val="00983BDD"/>
    <w:rsid w:val="00984686"/>
    <w:rsid w:val="0098483F"/>
    <w:rsid w:val="00985070"/>
    <w:rsid w:val="00985EE2"/>
    <w:rsid w:val="0098627C"/>
    <w:rsid w:val="0098752E"/>
    <w:rsid w:val="0099243C"/>
    <w:rsid w:val="00992598"/>
    <w:rsid w:val="009A04D8"/>
    <w:rsid w:val="009A1975"/>
    <w:rsid w:val="009A2A65"/>
    <w:rsid w:val="009A4B64"/>
    <w:rsid w:val="009A53B7"/>
    <w:rsid w:val="009A6055"/>
    <w:rsid w:val="009A7EAC"/>
    <w:rsid w:val="009B289D"/>
    <w:rsid w:val="009B346A"/>
    <w:rsid w:val="009B6AE7"/>
    <w:rsid w:val="009C0205"/>
    <w:rsid w:val="009C23C7"/>
    <w:rsid w:val="009D030A"/>
    <w:rsid w:val="009F2501"/>
    <w:rsid w:val="009F5793"/>
    <w:rsid w:val="009F68C4"/>
    <w:rsid w:val="009F749C"/>
    <w:rsid w:val="00A010CF"/>
    <w:rsid w:val="00A04B22"/>
    <w:rsid w:val="00A0530E"/>
    <w:rsid w:val="00A05B59"/>
    <w:rsid w:val="00A06EB2"/>
    <w:rsid w:val="00A07453"/>
    <w:rsid w:val="00A07C7C"/>
    <w:rsid w:val="00A11439"/>
    <w:rsid w:val="00A11926"/>
    <w:rsid w:val="00A11C67"/>
    <w:rsid w:val="00A13F64"/>
    <w:rsid w:val="00A145EB"/>
    <w:rsid w:val="00A258F0"/>
    <w:rsid w:val="00A25D7C"/>
    <w:rsid w:val="00A26781"/>
    <w:rsid w:val="00A32885"/>
    <w:rsid w:val="00A341E4"/>
    <w:rsid w:val="00A35100"/>
    <w:rsid w:val="00A35227"/>
    <w:rsid w:val="00A37052"/>
    <w:rsid w:val="00A376A5"/>
    <w:rsid w:val="00A41285"/>
    <w:rsid w:val="00A41582"/>
    <w:rsid w:val="00A446A1"/>
    <w:rsid w:val="00A45FD6"/>
    <w:rsid w:val="00A475ED"/>
    <w:rsid w:val="00A503BA"/>
    <w:rsid w:val="00A54B87"/>
    <w:rsid w:val="00A5507C"/>
    <w:rsid w:val="00A5796D"/>
    <w:rsid w:val="00A608D2"/>
    <w:rsid w:val="00A62D26"/>
    <w:rsid w:val="00A63F79"/>
    <w:rsid w:val="00A640B9"/>
    <w:rsid w:val="00A64BC7"/>
    <w:rsid w:val="00A6603E"/>
    <w:rsid w:val="00A67027"/>
    <w:rsid w:val="00A67E76"/>
    <w:rsid w:val="00A731BE"/>
    <w:rsid w:val="00A76917"/>
    <w:rsid w:val="00A775E7"/>
    <w:rsid w:val="00A8086E"/>
    <w:rsid w:val="00A81BA3"/>
    <w:rsid w:val="00A83FA9"/>
    <w:rsid w:val="00A86121"/>
    <w:rsid w:val="00A8721A"/>
    <w:rsid w:val="00A907A6"/>
    <w:rsid w:val="00A90C77"/>
    <w:rsid w:val="00A95FB3"/>
    <w:rsid w:val="00AA6589"/>
    <w:rsid w:val="00AB56DB"/>
    <w:rsid w:val="00AB67CA"/>
    <w:rsid w:val="00AC0997"/>
    <w:rsid w:val="00AC1489"/>
    <w:rsid w:val="00AC221E"/>
    <w:rsid w:val="00AC3FA9"/>
    <w:rsid w:val="00AC4AE4"/>
    <w:rsid w:val="00AC51CC"/>
    <w:rsid w:val="00AD154D"/>
    <w:rsid w:val="00AE0BCA"/>
    <w:rsid w:val="00AE334F"/>
    <w:rsid w:val="00AE614E"/>
    <w:rsid w:val="00AF4822"/>
    <w:rsid w:val="00B00E1B"/>
    <w:rsid w:val="00B0256A"/>
    <w:rsid w:val="00B063DF"/>
    <w:rsid w:val="00B10857"/>
    <w:rsid w:val="00B1770D"/>
    <w:rsid w:val="00B2130F"/>
    <w:rsid w:val="00B237B0"/>
    <w:rsid w:val="00B23D04"/>
    <w:rsid w:val="00B25BDD"/>
    <w:rsid w:val="00B26C67"/>
    <w:rsid w:val="00B31B92"/>
    <w:rsid w:val="00B327F4"/>
    <w:rsid w:val="00B32F25"/>
    <w:rsid w:val="00B35652"/>
    <w:rsid w:val="00B37528"/>
    <w:rsid w:val="00B5176B"/>
    <w:rsid w:val="00B51F63"/>
    <w:rsid w:val="00B52FDD"/>
    <w:rsid w:val="00B57A0F"/>
    <w:rsid w:val="00B57A86"/>
    <w:rsid w:val="00B63029"/>
    <w:rsid w:val="00B64172"/>
    <w:rsid w:val="00B675D9"/>
    <w:rsid w:val="00B77C63"/>
    <w:rsid w:val="00B80684"/>
    <w:rsid w:val="00B82BBE"/>
    <w:rsid w:val="00B873D8"/>
    <w:rsid w:val="00B87558"/>
    <w:rsid w:val="00B904D4"/>
    <w:rsid w:val="00B945D8"/>
    <w:rsid w:val="00B9467A"/>
    <w:rsid w:val="00B9764E"/>
    <w:rsid w:val="00BA72F6"/>
    <w:rsid w:val="00BC03DB"/>
    <w:rsid w:val="00BC1B91"/>
    <w:rsid w:val="00BC2036"/>
    <w:rsid w:val="00BC6DE1"/>
    <w:rsid w:val="00BC77AC"/>
    <w:rsid w:val="00BC7E98"/>
    <w:rsid w:val="00BD5E9E"/>
    <w:rsid w:val="00BE081F"/>
    <w:rsid w:val="00BE642F"/>
    <w:rsid w:val="00BE64C2"/>
    <w:rsid w:val="00BE72F7"/>
    <w:rsid w:val="00BF0F8D"/>
    <w:rsid w:val="00BF2F5B"/>
    <w:rsid w:val="00BF59EC"/>
    <w:rsid w:val="00BF741E"/>
    <w:rsid w:val="00BF757E"/>
    <w:rsid w:val="00C01E21"/>
    <w:rsid w:val="00C04A13"/>
    <w:rsid w:val="00C10312"/>
    <w:rsid w:val="00C10991"/>
    <w:rsid w:val="00C13435"/>
    <w:rsid w:val="00C13EE7"/>
    <w:rsid w:val="00C14262"/>
    <w:rsid w:val="00C14B2F"/>
    <w:rsid w:val="00C17EAF"/>
    <w:rsid w:val="00C25D6C"/>
    <w:rsid w:val="00C275B0"/>
    <w:rsid w:val="00C30260"/>
    <w:rsid w:val="00C31DDE"/>
    <w:rsid w:val="00C35BBC"/>
    <w:rsid w:val="00C362F7"/>
    <w:rsid w:val="00C3646F"/>
    <w:rsid w:val="00C365D6"/>
    <w:rsid w:val="00C404D4"/>
    <w:rsid w:val="00C43BD8"/>
    <w:rsid w:val="00C44BA2"/>
    <w:rsid w:val="00C46467"/>
    <w:rsid w:val="00C47796"/>
    <w:rsid w:val="00C5791D"/>
    <w:rsid w:val="00C66646"/>
    <w:rsid w:val="00C6681B"/>
    <w:rsid w:val="00C7128D"/>
    <w:rsid w:val="00C81E07"/>
    <w:rsid w:val="00C90582"/>
    <w:rsid w:val="00C90D3B"/>
    <w:rsid w:val="00C91473"/>
    <w:rsid w:val="00C91E09"/>
    <w:rsid w:val="00C92149"/>
    <w:rsid w:val="00C934F6"/>
    <w:rsid w:val="00C959A1"/>
    <w:rsid w:val="00C965D6"/>
    <w:rsid w:val="00CA0958"/>
    <w:rsid w:val="00CA350B"/>
    <w:rsid w:val="00CA516B"/>
    <w:rsid w:val="00CA5CDF"/>
    <w:rsid w:val="00CA6B5F"/>
    <w:rsid w:val="00CB2BE6"/>
    <w:rsid w:val="00CB4B3A"/>
    <w:rsid w:val="00CB648B"/>
    <w:rsid w:val="00CC15F4"/>
    <w:rsid w:val="00CC213E"/>
    <w:rsid w:val="00CC4D73"/>
    <w:rsid w:val="00CD0209"/>
    <w:rsid w:val="00CD53A2"/>
    <w:rsid w:val="00CE1976"/>
    <w:rsid w:val="00CE2575"/>
    <w:rsid w:val="00CE6E4F"/>
    <w:rsid w:val="00CF7285"/>
    <w:rsid w:val="00D00612"/>
    <w:rsid w:val="00D023E1"/>
    <w:rsid w:val="00D04254"/>
    <w:rsid w:val="00D059BB"/>
    <w:rsid w:val="00D06433"/>
    <w:rsid w:val="00D07456"/>
    <w:rsid w:val="00D076B1"/>
    <w:rsid w:val="00D11708"/>
    <w:rsid w:val="00D13917"/>
    <w:rsid w:val="00D15391"/>
    <w:rsid w:val="00D16C16"/>
    <w:rsid w:val="00D17A2A"/>
    <w:rsid w:val="00D22504"/>
    <w:rsid w:val="00D258BD"/>
    <w:rsid w:val="00D27A3D"/>
    <w:rsid w:val="00D33860"/>
    <w:rsid w:val="00D3405B"/>
    <w:rsid w:val="00D37551"/>
    <w:rsid w:val="00D4051D"/>
    <w:rsid w:val="00D40DC6"/>
    <w:rsid w:val="00D41840"/>
    <w:rsid w:val="00D42662"/>
    <w:rsid w:val="00D53173"/>
    <w:rsid w:val="00D53A7C"/>
    <w:rsid w:val="00D570BA"/>
    <w:rsid w:val="00D574BC"/>
    <w:rsid w:val="00D57913"/>
    <w:rsid w:val="00D60757"/>
    <w:rsid w:val="00D61BCF"/>
    <w:rsid w:val="00D66368"/>
    <w:rsid w:val="00D664A3"/>
    <w:rsid w:val="00D674D0"/>
    <w:rsid w:val="00D67D3E"/>
    <w:rsid w:val="00D7422C"/>
    <w:rsid w:val="00D75268"/>
    <w:rsid w:val="00D75D95"/>
    <w:rsid w:val="00D80448"/>
    <w:rsid w:val="00D829CA"/>
    <w:rsid w:val="00D86872"/>
    <w:rsid w:val="00D86FB4"/>
    <w:rsid w:val="00D90E73"/>
    <w:rsid w:val="00D9299D"/>
    <w:rsid w:val="00D95FEE"/>
    <w:rsid w:val="00D96611"/>
    <w:rsid w:val="00DA15A5"/>
    <w:rsid w:val="00DA397E"/>
    <w:rsid w:val="00DA56CD"/>
    <w:rsid w:val="00DA5FF3"/>
    <w:rsid w:val="00DB11A3"/>
    <w:rsid w:val="00DB133F"/>
    <w:rsid w:val="00DB5063"/>
    <w:rsid w:val="00DB5218"/>
    <w:rsid w:val="00DB712D"/>
    <w:rsid w:val="00DB7FE1"/>
    <w:rsid w:val="00DC0BD2"/>
    <w:rsid w:val="00DC21EC"/>
    <w:rsid w:val="00DD435C"/>
    <w:rsid w:val="00DE10CA"/>
    <w:rsid w:val="00DE21DE"/>
    <w:rsid w:val="00DE488E"/>
    <w:rsid w:val="00DE783D"/>
    <w:rsid w:val="00DF105C"/>
    <w:rsid w:val="00DF21DD"/>
    <w:rsid w:val="00DF4252"/>
    <w:rsid w:val="00DF427F"/>
    <w:rsid w:val="00DF6784"/>
    <w:rsid w:val="00DF6FD2"/>
    <w:rsid w:val="00E07EE0"/>
    <w:rsid w:val="00E109C5"/>
    <w:rsid w:val="00E10C26"/>
    <w:rsid w:val="00E10FBF"/>
    <w:rsid w:val="00E12320"/>
    <w:rsid w:val="00E1720A"/>
    <w:rsid w:val="00E174B3"/>
    <w:rsid w:val="00E202BA"/>
    <w:rsid w:val="00E206F0"/>
    <w:rsid w:val="00E21727"/>
    <w:rsid w:val="00E31719"/>
    <w:rsid w:val="00E32CC5"/>
    <w:rsid w:val="00E35596"/>
    <w:rsid w:val="00E422A2"/>
    <w:rsid w:val="00E42C72"/>
    <w:rsid w:val="00E42E89"/>
    <w:rsid w:val="00E4458A"/>
    <w:rsid w:val="00E45A73"/>
    <w:rsid w:val="00E521AA"/>
    <w:rsid w:val="00E55E39"/>
    <w:rsid w:val="00E568DB"/>
    <w:rsid w:val="00E5737A"/>
    <w:rsid w:val="00E61B78"/>
    <w:rsid w:val="00E62394"/>
    <w:rsid w:val="00E72DD9"/>
    <w:rsid w:val="00E7365B"/>
    <w:rsid w:val="00E752B0"/>
    <w:rsid w:val="00E7630E"/>
    <w:rsid w:val="00E83F59"/>
    <w:rsid w:val="00E862C6"/>
    <w:rsid w:val="00E943D4"/>
    <w:rsid w:val="00E97F02"/>
    <w:rsid w:val="00EA25F2"/>
    <w:rsid w:val="00EA2FFC"/>
    <w:rsid w:val="00EA79FB"/>
    <w:rsid w:val="00EB05AB"/>
    <w:rsid w:val="00EB53F9"/>
    <w:rsid w:val="00EB6994"/>
    <w:rsid w:val="00EB6ECE"/>
    <w:rsid w:val="00EB76DE"/>
    <w:rsid w:val="00EC3DF3"/>
    <w:rsid w:val="00EC3EAD"/>
    <w:rsid w:val="00EC5730"/>
    <w:rsid w:val="00ED024C"/>
    <w:rsid w:val="00ED23FB"/>
    <w:rsid w:val="00ED4826"/>
    <w:rsid w:val="00ED5482"/>
    <w:rsid w:val="00EE74B2"/>
    <w:rsid w:val="00EE7A2B"/>
    <w:rsid w:val="00EE7FAC"/>
    <w:rsid w:val="00EF0468"/>
    <w:rsid w:val="00EF5BD3"/>
    <w:rsid w:val="00F03BD1"/>
    <w:rsid w:val="00F03E8C"/>
    <w:rsid w:val="00F0484F"/>
    <w:rsid w:val="00F102B1"/>
    <w:rsid w:val="00F11697"/>
    <w:rsid w:val="00F13401"/>
    <w:rsid w:val="00F1408E"/>
    <w:rsid w:val="00F15E69"/>
    <w:rsid w:val="00F1635D"/>
    <w:rsid w:val="00F176EB"/>
    <w:rsid w:val="00F17D07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31B7"/>
    <w:rsid w:val="00F46DD0"/>
    <w:rsid w:val="00F55469"/>
    <w:rsid w:val="00F55FCB"/>
    <w:rsid w:val="00F56FE6"/>
    <w:rsid w:val="00F61573"/>
    <w:rsid w:val="00F62BF0"/>
    <w:rsid w:val="00F661A1"/>
    <w:rsid w:val="00F66BE6"/>
    <w:rsid w:val="00F67543"/>
    <w:rsid w:val="00F70F05"/>
    <w:rsid w:val="00F71A4E"/>
    <w:rsid w:val="00F74592"/>
    <w:rsid w:val="00F74F51"/>
    <w:rsid w:val="00F7713B"/>
    <w:rsid w:val="00F777BB"/>
    <w:rsid w:val="00F80C76"/>
    <w:rsid w:val="00F82988"/>
    <w:rsid w:val="00F83FCA"/>
    <w:rsid w:val="00F87068"/>
    <w:rsid w:val="00F87A24"/>
    <w:rsid w:val="00F920A6"/>
    <w:rsid w:val="00F92499"/>
    <w:rsid w:val="00F944F9"/>
    <w:rsid w:val="00F953B0"/>
    <w:rsid w:val="00FA5198"/>
    <w:rsid w:val="00FB0196"/>
    <w:rsid w:val="00FB20DE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  <w:rsid w:val="00FF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uiPriority w:val="99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Style19">
    <w:name w:val="Style19"/>
    <w:basedOn w:val="Normalny"/>
    <w:rsid w:val="00756FA4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Impact" w:hAnsi="Impact"/>
      <w:szCs w:val="24"/>
    </w:rPr>
  </w:style>
  <w:style w:type="character" w:customStyle="1" w:styleId="normalchar">
    <w:name w:val="normal__char"/>
    <w:basedOn w:val="Domylnaczcionkaakapitu"/>
    <w:rsid w:val="00756FA4"/>
  </w:style>
  <w:style w:type="paragraph" w:customStyle="1" w:styleId="TableParagraph">
    <w:name w:val="Table Paragraph"/>
    <w:basedOn w:val="Normalny"/>
    <w:uiPriority w:val="1"/>
    <w:qFormat/>
    <w:rsid w:val="00756FA4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Standard">
    <w:name w:val="Standard"/>
    <w:rsid w:val="00756FA4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xl114">
    <w:name w:val="xl114"/>
    <w:basedOn w:val="Normalny"/>
    <w:rsid w:val="00756FA4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character" w:customStyle="1" w:styleId="ui-provider">
    <w:name w:val="ui-provider"/>
    <w:basedOn w:val="Domylnaczcionkaakapitu"/>
    <w:rsid w:val="00756FA4"/>
  </w:style>
  <w:style w:type="paragraph" w:styleId="Tekstpodstawowywcity2">
    <w:name w:val="Body Text Indent 2"/>
    <w:basedOn w:val="Normalny"/>
    <w:link w:val="Tekstpodstawowywcity2Znak"/>
    <w:semiHidden/>
    <w:unhideWhenUsed/>
    <w:rsid w:val="001333C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333C6"/>
    <w:rPr>
      <w:rFonts w:ascii="Arial" w:hAnsi="Arial"/>
      <w:sz w:val="24"/>
    </w:rPr>
  </w:style>
  <w:style w:type="paragraph" w:customStyle="1" w:styleId="Ustp">
    <w:name w:val="Ustęp"/>
    <w:basedOn w:val="Normalny"/>
    <w:link w:val="UstpZnak"/>
    <w:uiPriority w:val="99"/>
    <w:qFormat/>
    <w:rsid w:val="00781F4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numbering" w:customStyle="1" w:styleId="1ust1">
    <w:name w:val="§ 1. / ust. 1"/>
    <w:uiPriority w:val="99"/>
    <w:rsid w:val="00781F4A"/>
    <w:pPr>
      <w:numPr>
        <w:numId w:val="28"/>
      </w:numPr>
    </w:pPr>
  </w:style>
  <w:style w:type="character" w:customStyle="1" w:styleId="UstpZnak">
    <w:name w:val="Ustęp Znak"/>
    <w:link w:val="Ustp"/>
    <w:uiPriority w:val="99"/>
    <w:locked/>
    <w:rsid w:val="00781F4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645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Skalny Leszek (PSG)</cp:lastModifiedBy>
  <cp:revision>36</cp:revision>
  <cp:lastPrinted>2026-08-25T10:12:00Z</cp:lastPrinted>
  <dcterms:created xsi:type="dcterms:W3CDTF">2026-07-03T14:06:00Z</dcterms:created>
  <dcterms:modified xsi:type="dcterms:W3CDTF">2026-08-25T10:15:00Z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